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EF7F3" w14:textId="0D612D92" w:rsidR="00951F01" w:rsidRPr="00E427D8" w:rsidRDefault="00951F01" w:rsidP="00951F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94</w:t>
      </w:r>
      <w:r w:rsidRPr="00E427D8">
        <w:rPr>
          <w:rFonts w:cs="Arial"/>
          <w:b/>
          <w:sz w:val="24"/>
        </w:rPr>
        <w:tab/>
      </w:r>
      <w:bookmarkStart w:id="0" w:name="_GoBack"/>
      <w:r w:rsidRPr="00E427D8">
        <w:rPr>
          <w:rFonts w:cs="Arial"/>
          <w:b/>
          <w:sz w:val="24"/>
        </w:rPr>
        <w:t>S3-1</w:t>
      </w:r>
      <w:r>
        <w:rPr>
          <w:rFonts w:cs="Arial"/>
          <w:b/>
          <w:sz w:val="24"/>
        </w:rPr>
        <w:t>9</w:t>
      </w:r>
      <w:r>
        <w:rPr>
          <w:rFonts w:cs="Arial"/>
          <w:b/>
          <w:sz w:val="24"/>
          <w:lang w:eastAsia="ja-JP"/>
        </w:rPr>
        <w:t>0018</w:t>
      </w:r>
      <w:bookmarkEnd w:id="0"/>
    </w:p>
    <w:p w14:paraId="443AE2F2" w14:textId="77777777" w:rsidR="00951F01" w:rsidRDefault="00951F01" w:rsidP="00951F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28 January – 1 February 2019, Kochi (India)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14:paraId="22212433" w14:textId="77777777" w:rsidR="00951F01" w:rsidRDefault="00951F01" w:rsidP="00951F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C767A89" w14:textId="7E6D9D64" w:rsidR="00951F01" w:rsidRDefault="00951F01" w:rsidP="00951F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388BB0A7" w14:textId="77777777" w:rsidR="00951F01" w:rsidRDefault="00951F01" w:rsidP="00951F01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1151173092"/>
          <w:placeholder>
            <w:docPart w:val="92E12AA572E0458BACC71A053883B84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lang w:val="en-US" w:eastAsia="ja-JP"/>
            </w:rPr>
            <w:t>Cooperation on Generic Slice Template definition</w:t>
          </w:r>
        </w:sdtContent>
      </w:sdt>
    </w:p>
    <w:p w14:paraId="17A75573" w14:textId="2F9EEF8D" w:rsidR="00951F01" w:rsidRDefault="00951F01" w:rsidP="00951F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985E6F6" w14:textId="6CB34246" w:rsidR="00951F01" w:rsidRDefault="00951F01" w:rsidP="00951F0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6.4</w:t>
      </w:r>
    </w:p>
    <w:p w14:paraId="4AB0FB36" w14:textId="02A2349E" w:rsidR="00951F01" w:rsidRDefault="00951F01" w:rsidP="0058060A">
      <w:pPr>
        <w:pStyle w:val="NormalParagraph"/>
      </w:pPr>
    </w:p>
    <w:p w14:paraId="795EAE53" w14:textId="77777777" w:rsidR="00951F01" w:rsidRDefault="00951F01" w:rsidP="00951F01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3D54A7C6" wp14:editId="73B53796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2A36F" w14:textId="77777777" w:rsidR="00951F01" w:rsidRDefault="00951F01" w:rsidP="00951F01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23C93764" w14:textId="77777777" w:rsidR="00951F01" w:rsidRDefault="00951F01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266B8E63" w:rsidR="00A74A54" w:rsidRDefault="005A1EC3" w:rsidP="00B26F95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</w:t>
                </w:r>
                <w:r w:rsidR="00B26F95">
                  <w:rPr>
                    <w:lang w:val="en-US" w:eastAsia="ja-JP"/>
                  </w:rPr>
                  <w:t xml:space="preserve"> definition</w:t>
                </w:r>
              </w:p>
            </w:sdtContent>
          </w:sdt>
        </w:tc>
      </w:tr>
    </w:tbl>
    <w:p w14:paraId="30D4EFB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37F18FE6" w:rsidR="00096622" w:rsidRPr="00FC134C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263C111B" w:rsidR="00096622" w:rsidRPr="00FC134C" w:rsidRDefault="00BE12B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EEFA70E" w14:textId="1EB009DF" w:rsidR="00096622" w:rsidRDefault="008D14B6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14:paraId="6339E13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75"/>
        <w:gridCol w:w="3031"/>
        <w:gridCol w:w="3410"/>
      </w:tblGrid>
      <w:tr w:rsidR="0058060A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37C35FF4" w:rsidR="0058060A" w:rsidRPr="00FC134C" w:rsidRDefault="00087A42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 w:rsidR="008F1C63"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AB60D3F" w:rsidR="0058060A" w:rsidRPr="00FC134C" w:rsidRDefault="00BE12B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C201D7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C201D7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2F55492B" w:rsidR="0058060A" w:rsidRPr="00C201D7" w:rsidRDefault="00087A42" w:rsidP="00087A4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B762B2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Feb </w:t>
            </w:r>
            <w:r w:rsidR="00B762B2">
              <w:rPr>
                <w:rFonts w:eastAsia="MS Mincho"/>
                <w:lang w:eastAsia="ja-JP"/>
              </w:rPr>
              <w:t>201</w:t>
            </w: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3008" w:type="dxa"/>
          </w:tcPr>
          <w:p w14:paraId="33C54BA3" w14:textId="1A1484A8" w:rsidR="003F56A0" w:rsidRPr="00736E78" w:rsidRDefault="00087A42" w:rsidP="001202FC">
            <w:pPr>
              <w:pStyle w:val="TableText"/>
              <w:rPr>
                <w:rFonts w:eastAsia="MS Mincho"/>
                <w:lang w:eastAsia="ja-JP"/>
              </w:rPr>
            </w:pPr>
            <w:r w:rsidRPr="00601A6E">
              <w:rPr>
                <w:rFonts w:eastAsia="MS Mincho"/>
                <w:lang w:eastAsia="ja-JP"/>
              </w:rPr>
              <w:t>Mari Melander (DT)</w:t>
            </w:r>
            <w:r w:rsidR="0013131A">
              <w:rPr>
                <w:rFonts w:eastAsia="MS Mincho"/>
                <w:lang w:eastAsia="ja-JP"/>
              </w:rPr>
              <w:t xml:space="preserve"> </w:t>
            </w:r>
            <w:r w:rsidR="0013131A" w:rsidRPr="0013131A">
              <w:rPr>
                <w:rFonts w:eastAsia="MS Mincho"/>
                <w:lang w:eastAsia="ja-JP"/>
              </w:rPr>
              <w:t>mari.melander@telekom.de</w:t>
            </w:r>
          </w:p>
          <w:p w14:paraId="3D9A6F26" w14:textId="2FF646F7" w:rsidR="005A1EC3" w:rsidRPr="0062734F" w:rsidRDefault="005A1EC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  <w:r w:rsidR="0013131A">
              <w:rPr>
                <w:rFonts w:eastAsia="MS Mincho"/>
                <w:lang w:eastAsia="ja-JP"/>
              </w:rPr>
              <w:t xml:space="preserve"> Sandra.ondrusova@hwle</w:t>
            </w:r>
            <w:r w:rsidR="00222802">
              <w:rPr>
                <w:rFonts w:eastAsia="MS Mincho"/>
                <w:lang w:eastAsia="ja-JP"/>
              </w:rPr>
              <w:t>urope.com</w:t>
            </w:r>
          </w:p>
        </w:tc>
      </w:tr>
      <w:tr w:rsidR="0058060A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5BF5CE89" w:rsidR="0058060A" w:rsidRPr="00C201D7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B86C35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5401" w14:textId="7B8FD542" w:rsidR="0058060A" w:rsidRDefault="004E3FA1" w:rsidP="00A645DB">
            <w:pPr>
              <w:pStyle w:val="TableText"/>
              <w:rPr>
                <w:rFonts w:eastAsia="MS Mincho"/>
                <w:lang w:eastAsia="ja-JP"/>
              </w:rPr>
            </w:pPr>
            <w:r w:rsidRPr="00C01CB0">
              <w:rPr>
                <w:rFonts w:eastAsia="MS Mincho"/>
                <w:lang w:eastAsia="ja-JP"/>
              </w:rPr>
              <w:t xml:space="preserve"> </w:t>
            </w:r>
            <w:r w:rsidR="009A3526">
              <w:rPr>
                <w:rFonts w:eastAsia="MS Mincho"/>
                <w:lang w:eastAsia="ja-JP"/>
              </w:rPr>
              <w:t>T</w:t>
            </w:r>
            <w:r w:rsidRPr="00C01CB0">
              <w:rPr>
                <w:rFonts w:eastAsia="MS Mincho"/>
                <w:lang w:eastAsia="ja-JP"/>
              </w:rPr>
              <w:t>o:</w:t>
            </w:r>
            <w:r w:rsidRPr="003F56A0">
              <w:rPr>
                <w:rFonts w:eastAsia="MS Mincho"/>
                <w:lang w:eastAsia="ja-JP"/>
              </w:rPr>
              <w:t xml:space="preserve"> </w:t>
            </w:r>
            <w:r w:rsidR="00A645DB">
              <w:rPr>
                <w:rFonts w:eastAsia="MS Mincho"/>
                <w:lang w:eastAsia="ja-JP"/>
              </w:rPr>
              <w:t>3GPP SA6</w:t>
            </w:r>
          </w:p>
          <w:p w14:paraId="07DB7ABE" w14:textId="12402393" w:rsidR="00A645DB" w:rsidRPr="00C01CB0" w:rsidRDefault="0058440F" w:rsidP="00A645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SA, SA1,</w:t>
            </w:r>
            <w:r w:rsidR="00A645DB">
              <w:rPr>
                <w:rFonts w:eastAsia="MS Mincho"/>
                <w:lang w:eastAsia="ja-JP"/>
              </w:rPr>
              <w:t xml:space="preserve"> SA2</w:t>
            </w:r>
            <w:r w:rsidR="00087A42">
              <w:rPr>
                <w:rFonts w:eastAsia="MS Mincho"/>
                <w:lang w:eastAsia="ja-JP"/>
              </w:rPr>
              <w:t>, SA3, RAN 3</w:t>
            </w:r>
            <w:r>
              <w:rPr>
                <w:rFonts w:eastAsia="MS Mincho"/>
                <w:lang w:eastAsia="ja-JP"/>
              </w:rPr>
              <w:t xml:space="preserve"> and SA5</w:t>
            </w:r>
          </w:p>
        </w:tc>
      </w:tr>
    </w:tbl>
    <w:p w14:paraId="4D5B64B1" w14:textId="77777777" w:rsidR="003F56A0" w:rsidRPr="00C01CB0" w:rsidRDefault="003F56A0" w:rsidP="003F56A0">
      <w:pPr>
        <w:pStyle w:val="NormalParagraph"/>
      </w:pPr>
    </w:p>
    <w:p w14:paraId="4632C12D" w14:textId="77777777" w:rsidR="00885ABB" w:rsidRPr="00C01CB0" w:rsidRDefault="00885ABB">
      <w:pPr>
        <w:spacing w:before="0"/>
        <w:jc w:val="left"/>
        <w:rPr>
          <w:szCs w:val="22"/>
          <w:lang w:eastAsia="en-GB" w:bidi="ar-SA"/>
        </w:rPr>
      </w:pPr>
      <w:r w:rsidRPr="00C01CB0">
        <w:lastRenderedPageBreak/>
        <w:br w:type="page"/>
      </w:r>
    </w:p>
    <w:p w14:paraId="2429C440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14:paraId="6C4F0424" w14:textId="3E2968F3"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14:paraId="2E5EC4AD" w14:textId="10804BB6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14:paraId="04ABF466" w14:textId="0BE94C2A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14:paraId="53CB8E79" w14:textId="31BD182C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14:paraId="39716396" w14:textId="1A902EA9"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14:paraId="4E063E71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14:paraId="609663CB" w14:textId="470C0BDD"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14:paraId="047F4E6C" w14:textId="77777777"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14:paraId="22F03963" w14:textId="77777777"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14:paraId="74D64E9F" w14:textId="74E4C461"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14:paraId="5C932AC9" w14:textId="77777777"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14:paraId="1651B8AF" w14:textId="02C3F5B6"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1" w:name="_MON_1603151499"/>
    <w:bookmarkEnd w:id="1"/>
    <w:p w14:paraId="0AB1275A" w14:textId="00150457" w:rsidR="00D43EE2" w:rsidRDefault="0077609B" w:rsidP="005536B1">
      <w:pPr>
        <w:pStyle w:val="NormalParagraph"/>
        <w:rPr>
          <w:lang w:bidi="bn-BD"/>
        </w:rPr>
      </w:pPr>
      <w:r>
        <w:rPr>
          <w:lang w:bidi="bn-BD"/>
        </w:rPr>
        <w:object w:dxaOrig="1479" w:dyaOrig="972" w14:anchorId="41542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48.75pt" o:ole="">
            <v:imagedata r:id="rId15" o:title=""/>
          </v:shape>
          <o:OLEObject Type="Embed" ProgID="Word.Document.12" ShapeID="_x0000_i1025" DrawAspect="Icon" ObjectID="_1609250224" r:id="rId16">
            <o:FieldCodes>\s</o:FieldCodes>
          </o:OLEObject>
        </w:object>
      </w:r>
    </w:p>
    <w:p w14:paraId="7DCA944D" w14:textId="263B9F3C"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14:paraId="5FA84BED" w14:textId="2093ECD8" w:rsidR="007F0F84" w:rsidRDefault="0042726B" w:rsidP="005536B1">
      <w:pPr>
        <w:pStyle w:val="ListBullet1"/>
      </w:pPr>
      <w:r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14:paraId="5675A9F9" w14:textId="5DE4B716"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14:paraId="7B069E5A" w14:textId="6A6BDEB1"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14:paraId="26C9E93A" w14:textId="0DEB043E"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lastRenderedPageBreak/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14:paraId="43ED0F1B" w14:textId="7C4BE3CE"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14:paraId="7869623C" w14:textId="53E69B80"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 xml:space="preserve">GSMA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14:paraId="2C0CA75E" w14:textId="62EE64A9"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14:paraId="282DBC98" w14:textId="77777777" w:rsidR="00866B97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14:paraId="436AC55B" w14:textId="77777777"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14:paraId="5D8E9F33" w14:textId="6A38D86C"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7222147D" w14:textId="4A05B168"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14:paraId="38F45BEA" w14:textId="77777777"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50574" w14:textId="77777777" w:rsidR="00ED679F" w:rsidRDefault="00ED679F">
      <w:r>
        <w:separator/>
      </w:r>
    </w:p>
    <w:p w14:paraId="5FEF1200" w14:textId="77777777" w:rsidR="00ED679F" w:rsidRDefault="00ED679F"/>
    <w:p w14:paraId="71926230" w14:textId="77777777" w:rsidR="00ED679F" w:rsidRDefault="00ED679F"/>
    <w:p w14:paraId="17CDC3A0" w14:textId="77777777" w:rsidR="00ED679F" w:rsidRDefault="00ED679F"/>
    <w:p w14:paraId="4BD69216" w14:textId="77777777" w:rsidR="00ED679F" w:rsidRDefault="00ED679F"/>
    <w:p w14:paraId="01AF4258" w14:textId="77777777" w:rsidR="00ED679F" w:rsidRDefault="00ED679F"/>
    <w:p w14:paraId="3B90D01C" w14:textId="77777777" w:rsidR="00ED679F" w:rsidRDefault="00ED679F"/>
    <w:p w14:paraId="3D8C871C" w14:textId="77777777" w:rsidR="00ED679F" w:rsidRDefault="00ED679F"/>
    <w:p w14:paraId="53280BD9" w14:textId="77777777" w:rsidR="00ED679F" w:rsidRDefault="00ED679F"/>
  </w:endnote>
  <w:endnote w:type="continuationSeparator" w:id="0">
    <w:p w14:paraId="448D3385" w14:textId="77777777" w:rsidR="00ED679F" w:rsidRDefault="00ED679F">
      <w:r>
        <w:continuationSeparator/>
      </w:r>
    </w:p>
    <w:p w14:paraId="77FE5872" w14:textId="77777777" w:rsidR="00ED679F" w:rsidRDefault="00ED679F"/>
    <w:p w14:paraId="7393F32A" w14:textId="77777777" w:rsidR="00ED679F" w:rsidRDefault="00ED679F"/>
    <w:p w14:paraId="0DE485E0" w14:textId="77777777" w:rsidR="00ED679F" w:rsidRDefault="00ED679F"/>
    <w:p w14:paraId="12F0A058" w14:textId="77777777" w:rsidR="00ED679F" w:rsidRDefault="00ED679F"/>
    <w:p w14:paraId="34440BC3" w14:textId="77777777" w:rsidR="00ED679F" w:rsidRDefault="00ED679F"/>
    <w:p w14:paraId="31840FBB" w14:textId="77777777" w:rsidR="00ED679F" w:rsidRDefault="00ED679F"/>
    <w:p w14:paraId="325C553F" w14:textId="77777777" w:rsidR="00ED679F" w:rsidRDefault="00ED679F"/>
    <w:p w14:paraId="1B3F2356" w14:textId="77777777" w:rsidR="00ED679F" w:rsidRDefault="00ED67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512C3" w14:textId="77777777" w:rsidR="00ED679F" w:rsidRDefault="00ED679F">
      <w:r>
        <w:separator/>
      </w:r>
    </w:p>
    <w:p w14:paraId="039DB5EF" w14:textId="77777777" w:rsidR="00ED679F" w:rsidRDefault="00ED679F"/>
    <w:p w14:paraId="5459454D" w14:textId="77777777" w:rsidR="00ED679F" w:rsidRDefault="00ED679F"/>
    <w:p w14:paraId="7FC46CA4" w14:textId="77777777" w:rsidR="00ED679F" w:rsidRDefault="00ED679F"/>
    <w:p w14:paraId="2D88CF55" w14:textId="77777777" w:rsidR="00ED679F" w:rsidRDefault="00ED679F"/>
    <w:p w14:paraId="7486BE2D" w14:textId="77777777" w:rsidR="00ED679F" w:rsidRDefault="00ED679F"/>
    <w:p w14:paraId="703ABD6E" w14:textId="77777777" w:rsidR="00ED679F" w:rsidRDefault="00ED679F"/>
    <w:p w14:paraId="1882132F" w14:textId="77777777" w:rsidR="00ED679F" w:rsidRDefault="00ED679F"/>
    <w:p w14:paraId="5126AD0B" w14:textId="77777777" w:rsidR="00ED679F" w:rsidRDefault="00ED679F"/>
  </w:footnote>
  <w:footnote w:type="continuationSeparator" w:id="0">
    <w:p w14:paraId="6E19FEA5" w14:textId="77777777" w:rsidR="00ED679F" w:rsidRDefault="00ED679F">
      <w:r>
        <w:continuationSeparator/>
      </w:r>
    </w:p>
    <w:p w14:paraId="764AF3A1" w14:textId="77777777" w:rsidR="00ED679F" w:rsidRDefault="00ED679F"/>
    <w:p w14:paraId="347152B6" w14:textId="77777777" w:rsidR="00ED679F" w:rsidRDefault="00ED679F"/>
    <w:p w14:paraId="7A7EE741" w14:textId="77777777" w:rsidR="00ED679F" w:rsidRDefault="00ED679F"/>
    <w:p w14:paraId="717AB254" w14:textId="77777777" w:rsidR="00ED679F" w:rsidRDefault="00ED679F"/>
    <w:p w14:paraId="0B183B54" w14:textId="77777777" w:rsidR="00ED679F" w:rsidRDefault="00ED679F"/>
    <w:p w14:paraId="3BA8ADE7" w14:textId="77777777" w:rsidR="00ED679F" w:rsidRDefault="00ED679F"/>
    <w:p w14:paraId="51244D16" w14:textId="77777777" w:rsidR="00ED679F" w:rsidRDefault="00ED679F"/>
    <w:p w14:paraId="78AE1A7B" w14:textId="77777777" w:rsidR="00ED679F" w:rsidRDefault="00ED67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3" w15:restartNumberingAfterBreak="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8" w15:restartNumberingAfterBreak="0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3" w15:restartNumberingAfterBreak="0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7"/>
  </w:num>
  <w:num w:numId="3">
    <w:abstractNumId w:val="16"/>
  </w:num>
  <w:num w:numId="4">
    <w:abstractNumId w:val="6"/>
  </w:num>
  <w:num w:numId="5">
    <w:abstractNumId w:val="2"/>
  </w:num>
  <w:num w:numId="6">
    <w:abstractNumId w:val="3"/>
  </w:num>
  <w:num w:numId="7">
    <w:abstractNumId w:val="35"/>
  </w:num>
  <w:num w:numId="8">
    <w:abstractNumId w:val="38"/>
  </w:num>
  <w:num w:numId="9">
    <w:abstractNumId w:val="18"/>
  </w:num>
  <w:num w:numId="10">
    <w:abstractNumId w:val="4"/>
  </w:num>
  <w:num w:numId="11">
    <w:abstractNumId w:val="0"/>
  </w:num>
  <w:num w:numId="12">
    <w:abstractNumId w:val="41"/>
  </w:num>
  <w:num w:numId="13">
    <w:abstractNumId w:val="9"/>
  </w:num>
  <w:num w:numId="14">
    <w:abstractNumId w:val="33"/>
  </w:num>
  <w:num w:numId="15">
    <w:abstractNumId w:val="11"/>
  </w:num>
  <w:num w:numId="16">
    <w:abstractNumId w:val="21"/>
  </w:num>
  <w:num w:numId="17">
    <w:abstractNumId w:val="34"/>
  </w:num>
  <w:num w:numId="18">
    <w:abstractNumId w:val="20"/>
  </w:num>
  <w:num w:numId="19">
    <w:abstractNumId w:val="15"/>
  </w:num>
  <w:num w:numId="20">
    <w:abstractNumId w:val="37"/>
  </w:num>
  <w:num w:numId="21">
    <w:abstractNumId w:val="27"/>
  </w:num>
  <w:num w:numId="22">
    <w:abstractNumId w:val="26"/>
  </w:num>
  <w:num w:numId="23">
    <w:abstractNumId w:val="46"/>
  </w:num>
  <w:num w:numId="24">
    <w:abstractNumId w:val="48"/>
  </w:num>
  <w:num w:numId="25">
    <w:abstractNumId w:val="47"/>
  </w:num>
  <w:num w:numId="26">
    <w:abstractNumId w:val="44"/>
  </w:num>
  <w:num w:numId="27">
    <w:abstractNumId w:val="31"/>
  </w:num>
  <w:num w:numId="28">
    <w:abstractNumId w:val="30"/>
  </w:num>
  <w:num w:numId="29">
    <w:abstractNumId w:val="5"/>
  </w:num>
  <w:num w:numId="30">
    <w:abstractNumId w:val="24"/>
  </w:num>
  <w:num w:numId="31">
    <w:abstractNumId w:val="7"/>
  </w:num>
  <w:num w:numId="32">
    <w:abstractNumId w:val="22"/>
  </w:num>
  <w:num w:numId="33">
    <w:abstractNumId w:val="23"/>
  </w:num>
  <w:num w:numId="34">
    <w:abstractNumId w:val="45"/>
  </w:num>
  <w:num w:numId="35">
    <w:abstractNumId w:val="28"/>
  </w:num>
  <w:num w:numId="36">
    <w:abstractNumId w:val="10"/>
  </w:num>
  <w:num w:numId="37">
    <w:abstractNumId w:val="12"/>
  </w:num>
  <w:num w:numId="38">
    <w:abstractNumId w:val="29"/>
  </w:num>
  <w:num w:numId="39">
    <w:abstractNumId w:val="13"/>
  </w:num>
  <w:num w:numId="40">
    <w:abstractNumId w:val="19"/>
  </w:num>
  <w:num w:numId="41">
    <w:abstractNumId w:val="14"/>
  </w:num>
  <w:num w:numId="42">
    <w:abstractNumId w:val="39"/>
  </w:num>
  <w:num w:numId="43">
    <w:abstractNumId w:val="40"/>
  </w:num>
  <w:num w:numId="44">
    <w:abstractNumId w:val="43"/>
  </w:num>
  <w:num w:numId="45">
    <w:abstractNumId w:val="25"/>
  </w:num>
  <w:num w:numId="46">
    <w:abstractNumId w:val="8"/>
  </w:num>
  <w:num w:numId="47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1F01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679F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9B88A0E6-C6D4-49D9-B1E2-8755F41B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2E12AA572E0458BACC71A053883B8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56A16F-FFE8-495A-BB1E-B22EC7E86869}"/>
      </w:docPartPr>
      <w:docPartBody>
        <w:p w:rsidR="00000000" w:rsidRDefault="00956638" w:rsidP="00956638">
          <w:pPr>
            <w:pStyle w:val="92E12AA572E0458BACC71A053883B84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122675"/>
    <w:rsid w:val="001B7BB1"/>
    <w:rsid w:val="00206CB8"/>
    <w:rsid w:val="002F1875"/>
    <w:rsid w:val="00314D9C"/>
    <w:rsid w:val="00344855"/>
    <w:rsid w:val="003547FB"/>
    <w:rsid w:val="00355305"/>
    <w:rsid w:val="003A60AD"/>
    <w:rsid w:val="003B4386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56638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56638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92E12AA572E0458BACC71A053883B84E">
    <w:name w:val="92E12AA572E0458BACC71A053883B84E"/>
    <w:rsid w:val="00956638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F43711-8DD5-4455-B502-87CDEE44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4</Pages>
  <Words>621</Words>
  <Characters>3541</Characters>
  <Application>Microsoft Office Word</Application>
  <DocSecurity>0</DocSecurity>
  <Lines>29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4154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32291_CR0030_5GS_Ph1-SBI_CH_(Rel-15)</cp:lastModifiedBy>
  <cp:revision>2</cp:revision>
  <cp:lastPrinted>2006-09-14T07:39:00Z</cp:lastPrinted>
  <dcterms:created xsi:type="dcterms:W3CDTF">2019-01-17T16:10:00Z</dcterms:created>
  <dcterms:modified xsi:type="dcterms:W3CDTF">2019-01-17T16:10:00Z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